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A36070" w14:textId="77777777" w:rsidR="006B49EB" w:rsidRPr="006118E9" w:rsidRDefault="006B49EB" w:rsidP="006B49EB">
      <w:pPr>
        <w:tabs>
          <w:tab w:val="left" w:pos="11482"/>
        </w:tabs>
        <w:ind w:left="113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</w:t>
      </w:r>
    </w:p>
    <w:p w14:paraId="57B786DF" w14:textId="77777777" w:rsidR="006B49EB" w:rsidRDefault="006B49EB" w:rsidP="006B49EB">
      <w:pPr>
        <w:tabs>
          <w:tab w:val="left" w:pos="11482"/>
        </w:tabs>
        <w:spacing w:line="240" w:lineRule="exact"/>
        <w:ind w:left="113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</w:t>
      </w:r>
      <w:r w:rsidRPr="006118E9">
        <w:rPr>
          <w:sz w:val="28"/>
          <w:szCs w:val="28"/>
          <w:lang w:val="uk-UA"/>
        </w:rPr>
        <w:t xml:space="preserve"> виконавчого</w:t>
      </w:r>
    </w:p>
    <w:p w14:paraId="36BDFF37" w14:textId="77777777" w:rsidR="006B49EB" w:rsidRPr="006B49EB" w:rsidRDefault="006B49EB" w:rsidP="006B49EB">
      <w:pPr>
        <w:tabs>
          <w:tab w:val="left" w:pos="11482"/>
        </w:tabs>
        <w:spacing w:line="240" w:lineRule="exact"/>
        <w:ind w:left="11340"/>
        <w:rPr>
          <w:sz w:val="28"/>
          <w:szCs w:val="28"/>
        </w:rPr>
      </w:pPr>
      <w:r w:rsidRPr="006118E9">
        <w:rPr>
          <w:sz w:val="28"/>
          <w:szCs w:val="28"/>
          <w:lang w:val="uk-UA"/>
        </w:rPr>
        <w:t>комітету міської ради</w:t>
      </w:r>
    </w:p>
    <w:p w14:paraId="31F4B188" w14:textId="1A3754AD" w:rsidR="006B49EB" w:rsidRPr="00D84EDA" w:rsidRDefault="006B49EB" w:rsidP="007B7C5C">
      <w:pPr>
        <w:tabs>
          <w:tab w:val="left" w:pos="11482"/>
        </w:tabs>
        <w:ind w:left="11340"/>
        <w:rPr>
          <w:sz w:val="28"/>
          <w:szCs w:val="28"/>
          <w:lang w:val="uk-UA"/>
        </w:rPr>
      </w:pPr>
      <w:r w:rsidRPr="00D84EDA">
        <w:rPr>
          <w:sz w:val="28"/>
          <w:szCs w:val="28"/>
        </w:rPr>
        <w:t xml:space="preserve">_____________ </w:t>
      </w:r>
      <w:r w:rsidRPr="00D84EDA">
        <w:rPr>
          <w:sz w:val="28"/>
          <w:szCs w:val="28"/>
          <w:lang w:val="uk-UA"/>
        </w:rPr>
        <w:t>№ _____</w:t>
      </w:r>
    </w:p>
    <w:p w14:paraId="60D30C92" w14:textId="6BEF39C1" w:rsidR="00043C0B" w:rsidRDefault="00043C0B" w:rsidP="000E6CC4">
      <w:pPr>
        <w:jc w:val="center"/>
        <w:rPr>
          <w:sz w:val="28"/>
          <w:szCs w:val="28"/>
          <w:lang w:val="uk-UA"/>
        </w:rPr>
      </w:pPr>
    </w:p>
    <w:p w14:paraId="5387A3F0" w14:textId="77777777" w:rsidR="00043C0B" w:rsidRDefault="00043C0B" w:rsidP="000E6CC4">
      <w:pPr>
        <w:jc w:val="center"/>
        <w:rPr>
          <w:sz w:val="28"/>
          <w:szCs w:val="28"/>
          <w:lang w:val="uk-UA"/>
        </w:rPr>
      </w:pPr>
    </w:p>
    <w:p w14:paraId="5179EDE8" w14:textId="0D85CB40" w:rsidR="00C85110" w:rsidRDefault="00D84EDA" w:rsidP="000E6CC4">
      <w:pPr>
        <w:jc w:val="center"/>
        <w:rPr>
          <w:sz w:val="28"/>
          <w:szCs w:val="28"/>
          <w:lang w:val="uk-UA"/>
        </w:rPr>
      </w:pPr>
      <w:r w:rsidRPr="00056A82">
        <w:rPr>
          <w:sz w:val="28"/>
          <w:szCs w:val="28"/>
          <w:lang w:val="uk-UA"/>
        </w:rPr>
        <w:t>Перелік</w:t>
      </w:r>
      <w:r w:rsidRPr="000E6CC4">
        <w:rPr>
          <w:sz w:val="28"/>
          <w:szCs w:val="28"/>
        </w:rPr>
        <w:t xml:space="preserve"> </w:t>
      </w:r>
      <w:r w:rsidR="00C85110">
        <w:rPr>
          <w:sz w:val="28"/>
          <w:szCs w:val="28"/>
          <w:lang w:val="uk-UA"/>
        </w:rPr>
        <w:t xml:space="preserve">суб’єктів господарювання -позичальників, </w:t>
      </w:r>
    </w:p>
    <w:p w14:paraId="0DFF0118" w14:textId="5E190D7F" w:rsidR="00C948D2" w:rsidRDefault="00C85110" w:rsidP="007C41FA">
      <w:pPr>
        <w:spacing w:after="160"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які уклали кредитні договори у </w:t>
      </w:r>
      <w:r w:rsidR="00A83E7A">
        <w:rPr>
          <w:sz w:val="28"/>
          <w:szCs w:val="28"/>
          <w:lang w:val="uk-UA"/>
        </w:rPr>
        <w:t>січні</w:t>
      </w:r>
      <w:r w:rsidR="007C41F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202</w:t>
      </w:r>
      <w:r w:rsidR="00056A82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року, та яких включено до переліку </w:t>
      </w:r>
      <w:r w:rsidR="00D84EDA" w:rsidRPr="000E6CC4">
        <w:rPr>
          <w:sz w:val="28"/>
          <w:szCs w:val="28"/>
        </w:rPr>
        <w:t xml:space="preserve">отримувачів </w:t>
      </w:r>
      <w:r w:rsidR="00D84EDA" w:rsidRPr="00C85110">
        <w:rPr>
          <w:sz w:val="28"/>
          <w:szCs w:val="28"/>
          <w:lang w:val="uk-UA"/>
        </w:rPr>
        <w:t>фінансової підтримки</w:t>
      </w:r>
      <w:r w:rsidR="00D84EDA" w:rsidRPr="000E6CC4">
        <w:rPr>
          <w:sz w:val="28"/>
          <w:szCs w:val="28"/>
        </w:rPr>
        <w:t xml:space="preserve"> </w:t>
      </w:r>
    </w:p>
    <w:tbl>
      <w:tblPr>
        <w:tblW w:w="15001" w:type="dxa"/>
        <w:tblLook w:val="04A0" w:firstRow="1" w:lastRow="0" w:firstColumn="1" w:lastColumn="0" w:noHBand="0" w:noVBand="1"/>
      </w:tblPr>
      <w:tblGrid>
        <w:gridCol w:w="484"/>
        <w:gridCol w:w="2427"/>
        <w:gridCol w:w="2341"/>
        <w:gridCol w:w="2479"/>
        <w:gridCol w:w="1945"/>
        <w:gridCol w:w="2119"/>
        <w:gridCol w:w="1509"/>
        <w:gridCol w:w="587"/>
        <w:gridCol w:w="1110"/>
      </w:tblGrid>
      <w:tr w:rsidR="00322B3B" w:rsidRPr="009C0F0D" w14:paraId="19A18C98" w14:textId="409F9E52" w:rsidTr="004F5D7A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B9DC2" w14:textId="77777777" w:rsidR="000E6CC4" w:rsidRPr="00043C0B" w:rsidRDefault="000E6CC4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14:paraId="30DA4626" w14:textId="63977A4C" w:rsidR="00D84EDA" w:rsidRPr="00043C0B" w:rsidRDefault="00D84EDA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43C0B">
              <w:rPr>
                <w:color w:val="000000"/>
                <w:sz w:val="28"/>
                <w:szCs w:val="28"/>
                <w:lang w:val="uk-UA"/>
              </w:rPr>
              <w:t>№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1F36D" w14:textId="77777777" w:rsidR="00D84EDA" w:rsidRPr="00043C0B" w:rsidRDefault="00D84EDA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43C0B">
              <w:rPr>
                <w:color w:val="000000"/>
                <w:sz w:val="28"/>
                <w:szCs w:val="28"/>
                <w:lang w:val="uk-UA"/>
              </w:rPr>
              <w:t>Назва</w:t>
            </w:r>
          </w:p>
        </w:tc>
        <w:tc>
          <w:tcPr>
            <w:tcW w:w="23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70B81" w14:textId="2FB0DA1F" w:rsidR="00D84EDA" w:rsidRPr="00043C0B" w:rsidRDefault="00D84EDA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43C0B">
              <w:rPr>
                <w:color w:val="000000"/>
                <w:sz w:val="28"/>
                <w:szCs w:val="28"/>
                <w:lang w:val="uk-UA"/>
              </w:rPr>
              <w:t>Місце державної реєстрації</w:t>
            </w:r>
          </w:p>
        </w:tc>
        <w:tc>
          <w:tcPr>
            <w:tcW w:w="24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10325" w14:textId="4ADE8549" w:rsidR="00D84EDA" w:rsidRPr="00043C0B" w:rsidRDefault="00D84EDA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43C0B">
              <w:rPr>
                <w:color w:val="000000"/>
                <w:sz w:val="28"/>
                <w:szCs w:val="28"/>
                <w:lang w:val="uk-UA"/>
              </w:rPr>
              <w:t>КВЕД</w:t>
            </w: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26D85" w14:textId="41366B06" w:rsidR="00D84EDA" w:rsidRPr="00043C0B" w:rsidRDefault="00D84EDA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43C0B">
              <w:rPr>
                <w:color w:val="000000"/>
                <w:sz w:val="28"/>
                <w:szCs w:val="28"/>
                <w:lang w:val="uk-UA"/>
              </w:rPr>
              <w:t>Ціль кредиту</w:t>
            </w:r>
          </w:p>
        </w:tc>
        <w:tc>
          <w:tcPr>
            <w:tcW w:w="53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AA6E2" w14:textId="2D0F5E03" w:rsidR="00D84EDA" w:rsidRPr="00043C0B" w:rsidRDefault="00D84EDA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43C0B">
              <w:rPr>
                <w:color w:val="000000"/>
                <w:sz w:val="28"/>
                <w:szCs w:val="28"/>
                <w:lang w:val="uk-UA"/>
              </w:rPr>
              <w:t>Кредитний договір</w:t>
            </w:r>
          </w:p>
        </w:tc>
      </w:tr>
      <w:tr w:rsidR="009C0F0D" w:rsidRPr="009C0F0D" w14:paraId="6FCAE46C" w14:textId="77777777" w:rsidTr="004F5D7A">
        <w:trPr>
          <w:cantSplit/>
          <w:trHeight w:val="41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9B593E" w14:textId="77777777" w:rsidR="00D84EDA" w:rsidRPr="00043C0B" w:rsidRDefault="00D84EDA" w:rsidP="007C41FA">
            <w:pPr>
              <w:spacing w:line="240" w:lineRule="exact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4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BB8EF2" w14:textId="77777777" w:rsidR="00D84EDA" w:rsidRPr="00043C0B" w:rsidRDefault="00D84EDA" w:rsidP="007C41FA">
            <w:pPr>
              <w:spacing w:line="240" w:lineRule="exact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341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AA068" w14:textId="2FF5DBA9" w:rsidR="00D84EDA" w:rsidRPr="00043C0B" w:rsidRDefault="00D84EDA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479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87CD0" w14:textId="35270814" w:rsidR="00D84EDA" w:rsidRPr="00043C0B" w:rsidRDefault="00D84EDA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94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918E5" w14:textId="0A4B9F12" w:rsidR="00D84EDA" w:rsidRPr="00043C0B" w:rsidRDefault="00D84EDA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CD801" w14:textId="77777777" w:rsidR="00D84EDA" w:rsidRPr="00043C0B" w:rsidRDefault="00D84EDA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43C0B">
              <w:rPr>
                <w:color w:val="000000"/>
                <w:sz w:val="28"/>
                <w:szCs w:val="28"/>
                <w:lang w:val="uk-UA"/>
              </w:rPr>
              <w:t>Номер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77AC1" w14:textId="77777777" w:rsidR="00D84EDA" w:rsidRPr="00043C0B" w:rsidRDefault="00D84EDA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43C0B">
              <w:rPr>
                <w:color w:val="000000"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9DB95" w14:textId="77777777" w:rsidR="00D84EDA" w:rsidRPr="00043C0B" w:rsidRDefault="00D84EDA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43C0B">
              <w:rPr>
                <w:color w:val="000000"/>
                <w:sz w:val="28"/>
                <w:szCs w:val="28"/>
                <w:lang w:val="uk-UA"/>
              </w:rPr>
              <w:t>Графік погашення</w:t>
            </w:r>
          </w:p>
        </w:tc>
      </w:tr>
      <w:tr w:rsidR="009C0F0D" w:rsidRPr="009C0F0D" w14:paraId="24A412AA" w14:textId="77777777" w:rsidTr="004F5D7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0529" w14:textId="77777777" w:rsidR="00D84EDA" w:rsidRPr="00043C0B" w:rsidRDefault="00D84EDA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43C0B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4CE88" w14:textId="77777777" w:rsidR="00D84EDA" w:rsidRPr="00043C0B" w:rsidRDefault="00D84EDA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43C0B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6D563" w14:textId="332E6232" w:rsidR="00D84EDA" w:rsidRPr="00043C0B" w:rsidRDefault="00D84EDA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043C0B">
              <w:rPr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4E6C5" w14:textId="7E690E85" w:rsidR="00D84EDA" w:rsidRPr="00043C0B" w:rsidRDefault="00D84EDA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043C0B"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5E90F" w14:textId="1AE6F7F2" w:rsidR="00D84EDA" w:rsidRPr="00043C0B" w:rsidRDefault="00D84EDA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043C0B">
              <w:rPr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5F5B6" w14:textId="2F843E02" w:rsidR="00D84EDA" w:rsidRPr="00043C0B" w:rsidRDefault="00D84EDA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043C0B">
              <w:rPr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02E72" w14:textId="11AFD050" w:rsidR="00D84EDA" w:rsidRPr="00043C0B" w:rsidRDefault="00D84EDA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043C0B">
              <w:rPr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4ACE3" w14:textId="7DE1F3A5" w:rsidR="00D84EDA" w:rsidRPr="00043C0B" w:rsidRDefault="00D84EDA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043C0B"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</w:tr>
      <w:tr w:rsidR="006A6CB1" w:rsidRPr="009C0F0D" w14:paraId="7F9DA370" w14:textId="77777777" w:rsidTr="004F5D7A">
        <w:trPr>
          <w:trHeight w:val="13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18CBD" w14:textId="1F15A932" w:rsidR="006A6CB1" w:rsidRPr="00043C0B" w:rsidRDefault="00C85110" w:rsidP="007C41FA">
            <w:pPr>
              <w:spacing w:line="240" w:lineRule="exact"/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043C0B">
              <w:rPr>
                <w:bCs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11709" w14:textId="231BD016" w:rsidR="006A6CB1" w:rsidRPr="00043C0B" w:rsidRDefault="00056A82" w:rsidP="00C948D2">
            <w:pPr>
              <w:spacing w:line="240" w:lineRule="exact"/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043C0B">
              <w:rPr>
                <w:bCs/>
                <w:color w:val="000000"/>
                <w:sz w:val="28"/>
                <w:szCs w:val="28"/>
                <w:lang w:val="uk-UA"/>
              </w:rPr>
              <w:t>ФОП Борисенко Олена Сергіївна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D8F28" w14:textId="0C760579" w:rsidR="006A6CB1" w:rsidRPr="00043C0B" w:rsidRDefault="006A6CB1" w:rsidP="007C41FA">
            <w:pPr>
              <w:spacing w:line="240" w:lineRule="exact"/>
              <w:rPr>
                <w:bCs/>
                <w:color w:val="000000"/>
                <w:sz w:val="28"/>
                <w:szCs w:val="28"/>
                <w:lang w:val="uk-UA"/>
              </w:rPr>
            </w:pPr>
            <w:r w:rsidRPr="00043C0B">
              <w:rPr>
                <w:bCs/>
                <w:color w:val="000000"/>
                <w:sz w:val="28"/>
                <w:szCs w:val="28"/>
                <w:lang w:val="uk-UA"/>
              </w:rPr>
              <w:t>Департамент реєстраційних послуг Запорізької міської ради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1EF43" w14:textId="2152EEE2" w:rsidR="0034297C" w:rsidRPr="00043C0B" w:rsidRDefault="00056A82" w:rsidP="0034297C">
            <w:pPr>
              <w:spacing w:line="240" w:lineRule="exact"/>
              <w:jc w:val="center"/>
              <w:rPr>
                <w:bCs/>
                <w:sz w:val="28"/>
                <w:szCs w:val="28"/>
                <w:lang w:val="uk-UA"/>
              </w:rPr>
            </w:pPr>
            <w:r w:rsidRPr="00043C0B">
              <w:rPr>
                <w:sz w:val="28"/>
                <w:szCs w:val="28"/>
              </w:rPr>
              <w:t xml:space="preserve">15.20 </w:t>
            </w:r>
            <w:r w:rsidRPr="00043C0B">
              <w:rPr>
                <w:sz w:val="28"/>
                <w:szCs w:val="28"/>
                <w:lang w:val="uk-UA"/>
              </w:rPr>
              <w:t>Виробництво взуття (основний)</w:t>
            </w:r>
          </w:p>
          <w:p w14:paraId="2299D809" w14:textId="6FA7603D" w:rsidR="00C948D2" w:rsidRPr="00043C0B" w:rsidRDefault="00C948D2" w:rsidP="00056A82">
            <w:pPr>
              <w:spacing w:line="240" w:lineRule="exact"/>
              <w:jc w:val="center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19755" w14:textId="67CAE03C" w:rsidR="006A6CB1" w:rsidRPr="00043C0B" w:rsidRDefault="00056A82" w:rsidP="007C41FA">
            <w:pPr>
              <w:spacing w:line="240" w:lineRule="exact"/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043C0B">
              <w:rPr>
                <w:bCs/>
                <w:color w:val="000000"/>
                <w:sz w:val="28"/>
                <w:szCs w:val="28"/>
                <w:lang w:val="uk-UA"/>
              </w:rPr>
              <w:t>Фінансування оборотного капіталу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744FC" w14:textId="3481F173" w:rsidR="006A6CB1" w:rsidRPr="00043C0B" w:rsidRDefault="00056A82" w:rsidP="007C41FA">
            <w:pPr>
              <w:spacing w:line="240" w:lineRule="exact"/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043C0B">
              <w:rPr>
                <w:bCs/>
                <w:color w:val="000000"/>
                <w:sz w:val="28"/>
                <w:szCs w:val="28"/>
                <w:lang w:val="uk-UA"/>
              </w:rPr>
              <w:t>2945420808-КД-1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E5EB9" w14:textId="36E84AC4" w:rsidR="006A6CB1" w:rsidRPr="00043C0B" w:rsidRDefault="00056A82" w:rsidP="007C41FA">
            <w:pPr>
              <w:spacing w:line="240" w:lineRule="exact"/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043C0B">
              <w:rPr>
                <w:bCs/>
                <w:color w:val="000000"/>
                <w:sz w:val="28"/>
                <w:szCs w:val="28"/>
                <w:lang w:val="uk-UA"/>
              </w:rPr>
              <w:t>14.01.2021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4D49F" w14:textId="4720F330" w:rsidR="006A6CB1" w:rsidRPr="00043C0B" w:rsidRDefault="006A6CB1" w:rsidP="007C41FA">
            <w:pPr>
              <w:spacing w:line="240" w:lineRule="exact"/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043C0B">
              <w:rPr>
                <w:bCs/>
                <w:color w:val="000000"/>
                <w:sz w:val="28"/>
                <w:szCs w:val="28"/>
                <w:lang w:val="uk-UA"/>
              </w:rPr>
              <w:t>щомісячно рівними частинами</w:t>
            </w:r>
          </w:p>
        </w:tc>
        <w:bookmarkStart w:id="0" w:name="_GoBack"/>
        <w:bookmarkEnd w:id="0"/>
      </w:tr>
      <w:tr w:rsidR="006A6CB1" w:rsidRPr="009C0F0D" w14:paraId="1BD9D3B7" w14:textId="77777777" w:rsidTr="0034297C">
        <w:trPr>
          <w:trHeight w:val="13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E8500" w14:textId="6DA781D3" w:rsidR="006A6CB1" w:rsidRPr="00043C0B" w:rsidRDefault="00C85110" w:rsidP="007C41FA">
            <w:pPr>
              <w:spacing w:line="240" w:lineRule="exact"/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043C0B">
              <w:rPr>
                <w:bCs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39FDC" w14:textId="77777777" w:rsidR="00C948D2" w:rsidRPr="00043C0B" w:rsidRDefault="00C948D2" w:rsidP="007C41FA">
            <w:pPr>
              <w:spacing w:line="240" w:lineRule="exact"/>
              <w:jc w:val="center"/>
              <w:rPr>
                <w:sz w:val="28"/>
                <w:szCs w:val="28"/>
                <w:lang w:val="uk-UA"/>
              </w:rPr>
            </w:pPr>
          </w:p>
          <w:p w14:paraId="14E26778" w14:textId="6DD97210" w:rsidR="000A4EF5" w:rsidRPr="00043C0B" w:rsidRDefault="00106385" w:rsidP="007C41FA">
            <w:pPr>
              <w:spacing w:line="240" w:lineRule="exact"/>
              <w:jc w:val="center"/>
              <w:rPr>
                <w:sz w:val="28"/>
                <w:szCs w:val="28"/>
                <w:lang w:val="uk-UA"/>
              </w:rPr>
            </w:pPr>
            <w:r w:rsidRPr="00043C0B">
              <w:rPr>
                <w:sz w:val="28"/>
                <w:szCs w:val="28"/>
                <w:lang w:val="uk-UA"/>
              </w:rPr>
              <w:t>ПП Д</w:t>
            </w:r>
            <w:r w:rsidR="00B26ADB" w:rsidRPr="00043C0B">
              <w:rPr>
                <w:sz w:val="28"/>
                <w:szCs w:val="28"/>
                <w:lang w:val="uk-UA"/>
              </w:rPr>
              <w:t>ЕЗСНАБ</w:t>
            </w:r>
            <w:r w:rsidR="000A4EF5" w:rsidRPr="00043C0B">
              <w:rPr>
                <w:sz w:val="28"/>
                <w:szCs w:val="28"/>
                <w:lang w:val="uk-UA"/>
              </w:rPr>
              <w:t xml:space="preserve"> </w:t>
            </w:r>
          </w:p>
          <w:p w14:paraId="75411B7A" w14:textId="1B62BB07" w:rsidR="00C948D2" w:rsidRPr="00043C0B" w:rsidRDefault="00C948D2" w:rsidP="001E0589">
            <w:pPr>
              <w:spacing w:line="240" w:lineRule="exac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8064A" w14:textId="76049D9F" w:rsidR="006A6CB1" w:rsidRPr="00043C0B" w:rsidRDefault="006A6CEF" w:rsidP="007C41FA">
            <w:pPr>
              <w:spacing w:line="240" w:lineRule="exact"/>
              <w:rPr>
                <w:bCs/>
                <w:color w:val="000000"/>
                <w:sz w:val="28"/>
                <w:szCs w:val="28"/>
                <w:lang w:val="uk-UA"/>
              </w:rPr>
            </w:pPr>
            <w:r w:rsidRPr="00043C0B">
              <w:rPr>
                <w:bCs/>
                <w:color w:val="000000"/>
                <w:sz w:val="28"/>
                <w:szCs w:val="28"/>
                <w:lang w:val="uk-UA"/>
              </w:rPr>
              <w:t>Департамент реєстраційних послуг Запорізької міської ради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44458" w14:textId="0B4E9B11" w:rsidR="00043C0B" w:rsidRPr="00043C0B" w:rsidRDefault="006A6CEF" w:rsidP="007C41FA">
            <w:pPr>
              <w:spacing w:line="240" w:lineRule="exact"/>
              <w:jc w:val="center"/>
              <w:rPr>
                <w:sz w:val="28"/>
                <w:szCs w:val="28"/>
                <w:lang w:val="uk-UA"/>
              </w:rPr>
            </w:pPr>
            <w:r w:rsidRPr="00043C0B">
              <w:rPr>
                <w:sz w:val="28"/>
                <w:szCs w:val="28"/>
                <w:lang w:val="uk-UA"/>
              </w:rPr>
              <w:t>96.09 Надання інших індивідуальних послуг, н. в. і. у. (основний)</w:t>
            </w:r>
          </w:p>
          <w:p w14:paraId="5DA61F2B" w14:textId="1B963155" w:rsidR="006A6CB1" w:rsidRPr="00043C0B" w:rsidRDefault="006A6CB1" w:rsidP="00043C0B">
            <w:pPr>
              <w:spacing w:line="240" w:lineRule="exac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6B01A" w14:textId="2C0B0C81" w:rsidR="006A6CB1" w:rsidRPr="00043C0B" w:rsidRDefault="008F6920" w:rsidP="007C41FA">
            <w:pPr>
              <w:spacing w:line="240" w:lineRule="exact"/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043C0B">
              <w:rPr>
                <w:bCs/>
                <w:color w:val="000000"/>
                <w:sz w:val="28"/>
                <w:szCs w:val="28"/>
                <w:lang w:val="uk-UA"/>
              </w:rPr>
              <w:t>Придбання нових та б/в основних засобів, їх модернізація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EBC79" w14:textId="6F30950B" w:rsidR="006A6CB1" w:rsidRPr="00043C0B" w:rsidRDefault="008F6920" w:rsidP="007C41FA">
            <w:pPr>
              <w:spacing w:line="240" w:lineRule="exact"/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043C0B">
              <w:rPr>
                <w:bCs/>
                <w:color w:val="000000"/>
                <w:sz w:val="28"/>
                <w:szCs w:val="28"/>
                <w:lang w:val="uk-UA"/>
              </w:rPr>
              <w:t>25487948-КД-1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13E6F" w14:textId="08F1F7FE" w:rsidR="006A6CB1" w:rsidRPr="00043C0B" w:rsidRDefault="008F6920" w:rsidP="007C41FA">
            <w:pPr>
              <w:spacing w:line="240" w:lineRule="exact"/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043C0B">
              <w:rPr>
                <w:bCs/>
                <w:color w:val="000000"/>
                <w:sz w:val="28"/>
                <w:szCs w:val="28"/>
                <w:lang w:val="uk-UA"/>
              </w:rPr>
              <w:t>11.01.21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4DEF3" w14:textId="1681C915" w:rsidR="006A6CB1" w:rsidRPr="00043C0B" w:rsidRDefault="006A6CB1" w:rsidP="007C41FA">
            <w:pPr>
              <w:spacing w:line="240" w:lineRule="exact"/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043C0B">
              <w:rPr>
                <w:bCs/>
                <w:color w:val="000000"/>
                <w:sz w:val="28"/>
                <w:szCs w:val="28"/>
                <w:lang w:val="uk-UA"/>
              </w:rPr>
              <w:t xml:space="preserve">щомісячно рівними частинами </w:t>
            </w:r>
          </w:p>
        </w:tc>
      </w:tr>
      <w:tr w:rsidR="00322B3B" w:rsidRPr="009C0F0D" w14:paraId="2B91089C" w14:textId="77777777" w:rsidTr="004F5D7A">
        <w:tblPrEx>
          <w:tblLook w:val="01E0" w:firstRow="1" w:lastRow="1" w:firstColumn="1" w:lastColumn="1" w:noHBand="0" w:noVBand="0"/>
        </w:tblPrEx>
        <w:trPr>
          <w:gridAfter w:val="1"/>
          <w:wAfter w:w="1110" w:type="dxa"/>
          <w:trHeight w:val="1509"/>
        </w:trPr>
        <w:tc>
          <w:tcPr>
            <w:tcW w:w="7731" w:type="dxa"/>
            <w:gridSpan w:val="4"/>
            <w:shd w:val="clear" w:color="auto" w:fill="auto"/>
            <w:vAlign w:val="bottom"/>
          </w:tcPr>
          <w:p w14:paraId="28AC860E" w14:textId="77777777" w:rsidR="00322B3B" w:rsidRPr="006A6CB1" w:rsidRDefault="00322B3B" w:rsidP="007C41FA">
            <w:pPr>
              <w:tabs>
                <w:tab w:val="left" w:pos="1701"/>
              </w:tabs>
              <w:spacing w:line="240" w:lineRule="exact"/>
              <w:rPr>
                <w:sz w:val="28"/>
                <w:szCs w:val="28"/>
                <w:lang w:val="uk-UA"/>
              </w:rPr>
            </w:pPr>
            <w:r w:rsidRPr="006A6CB1">
              <w:rPr>
                <w:sz w:val="28"/>
                <w:szCs w:val="28"/>
                <w:lang w:val="uk-UA"/>
              </w:rPr>
              <w:t xml:space="preserve">Директор департаменту надання </w:t>
            </w:r>
          </w:p>
          <w:p w14:paraId="7D9F8E6A" w14:textId="77777777" w:rsidR="00322B3B" w:rsidRPr="006A6CB1" w:rsidRDefault="00322B3B" w:rsidP="007C41FA">
            <w:pPr>
              <w:tabs>
                <w:tab w:val="left" w:pos="1701"/>
              </w:tabs>
              <w:spacing w:line="240" w:lineRule="exact"/>
              <w:rPr>
                <w:sz w:val="28"/>
                <w:szCs w:val="28"/>
                <w:lang w:val="uk-UA"/>
              </w:rPr>
            </w:pPr>
            <w:r w:rsidRPr="006A6CB1">
              <w:rPr>
                <w:sz w:val="28"/>
                <w:szCs w:val="28"/>
                <w:lang w:val="uk-UA"/>
              </w:rPr>
              <w:t>адміністративних послуг та розвитку</w:t>
            </w:r>
          </w:p>
          <w:p w14:paraId="5914FA6A" w14:textId="6D2775B6" w:rsidR="00322B3B" w:rsidRPr="006A6CB1" w:rsidRDefault="00322B3B" w:rsidP="007C41FA">
            <w:pPr>
              <w:spacing w:line="240" w:lineRule="exact"/>
              <w:jc w:val="both"/>
              <w:rPr>
                <w:color w:val="000000"/>
                <w:spacing w:val="-1"/>
                <w:sz w:val="28"/>
                <w:szCs w:val="28"/>
                <w:lang w:val="uk-UA"/>
              </w:rPr>
            </w:pPr>
            <w:r w:rsidRPr="006A6CB1">
              <w:rPr>
                <w:sz w:val="28"/>
                <w:szCs w:val="28"/>
                <w:lang w:val="uk-UA"/>
              </w:rPr>
              <w:t>підприємництва Запорізької міської ради</w:t>
            </w:r>
          </w:p>
        </w:tc>
        <w:tc>
          <w:tcPr>
            <w:tcW w:w="6160" w:type="dxa"/>
            <w:gridSpan w:val="4"/>
            <w:shd w:val="clear" w:color="auto" w:fill="auto"/>
            <w:vAlign w:val="bottom"/>
          </w:tcPr>
          <w:p w14:paraId="14D78835" w14:textId="0950289F" w:rsidR="00322B3B" w:rsidRPr="006A6CB1" w:rsidRDefault="00322B3B" w:rsidP="007C41FA">
            <w:pPr>
              <w:shd w:val="clear" w:color="auto" w:fill="FFFFFF"/>
              <w:spacing w:before="900" w:line="240" w:lineRule="exact"/>
              <w:ind w:left="2153"/>
              <w:jc w:val="both"/>
              <w:rPr>
                <w:color w:val="000000"/>
                <w:spacing w:val="-1"/>
                <w:sz w:val="28"/>
                <w:szCs w:val="28"/>
                <w:lang w:val="uk-UA"/>
              </w:rPr>
            </w:pPr>
            <w:r w:rsidRPr="006A6CB1">
              <w:rPr>
                <w:sz w:val="28"/>
                <w:szCs w:val="28"/>
                <w:lang w:val="uk-UA"/>
              </w:rPr>
              <w:t>Н.А.Мила</w:t>
            </w:r>
          </w:p>
        </w:tc>
      </w:tr>
      <w:tr w:rsidR="00322B3B" w:rsidRPr="009C0F0D" w14:paraId="53C4A24F" w14:textId="77777777" w:rsidTr="004F5D7A">
        <w:tblPrEx>
          <w:tblLook w:val="01E0" w:firstRow="1" w:lastRow="1" w:firstColumn="1" w:lastColumn="1" w:noHBand="0" w:noVBand="0"/>
        </w:tblPrEx>
        <w:trPr>
          <w:gridAfter w:val="1"/>
          <w:wAfter w:w="1110" w:type="dxa"/>
          <w:trHeight w:val="1509"/>
        </w:trPr>
        <w:tc>
          <w:tcPr>
            <w:tcW w:w="7731" w:type="dxa"/>
            <w:gridSpan w:val="4"/>
            <w:shd w:val="clear" w:color="auto" w:fill="auto"/>
          </w:tcPr>
          <w:p w14:paraId="067DEDF2" w14:textId="498C0407" w:rsidR="00322B3B" w:rsidRPr="006A6CB1" w:rsidRDefault="007C41FA" w:rsidP="007C41FA">
            <w:pPr>
              <w:shd w:val="clear" w:color="auto" w:fill="FFFFFF"/>
              <w:spacing w:before="600" w:line="240" w:lineRule="exact"/>
              <w:jc w:val="both"/>
              <w:rPr>
                <w:color w:val="000000"/>
                <w:spacing w:val="-1"/>
                <w:sz w:val="28"/>
                <w:szCs w:val="28"/>
                <w:lang w:val="uk-UA"/>
              </w:rPr>
            </w:pPr>
            <w:r>
              <w:rPr>
                <w:color w:val="000000"/>
                <w:spacing w:val="-1"/>
                <w:sz w:val="28"/>
                <w:szCs w:val="28"/>
                <w:lang w:val="uk-UA"/>
              </w:rPr>
              <w:t>К</w:t>
            </w:r>
            <w:r w:rsidR="00322B3B" w:rsidRPr="006A6CB1">
              <w:rPr>
                <w:color w:val="000000"/>
                <w:spacing w:val="-1"/>
                <w:sz w:val="28"/>
                <w:szCs w:val="28"/>
                <w:lang w:val="uk-UA"/>
              </w:rPr>
              <w:t>еруючий справами</w:t>
            </w:r>
          </w:p>
          <w:p w14:paraId="281E0D05" w14:textId="77777777" w:rsidR="00322B3B" w:rsidRPr="006A6CB1" w:rsidRDefault="00322B3B" w:rsidP="007C41FA">
            <w:pPr>
              <w:spacing w:line="240" w:lineRule="exact"/>
              <w:jc w:val="both"/>
              <w:rPr>
                <w:color w:val="000000"/>
                <w:spacing w:val="-1"/>
                <w:sz w:val="28"/>
                <w:szCs w:val="28"/>
                <w:lang w:val="uk-UA"/>
              </w:rPr>
            </w:pPr>
            <w:r w:rsidRPr="006A6CB1">
              <w:rPr>
                <w:color w:val="000000"/>
                <w:spacing w:val="-1"/>
                <w:sz w:val="28"/>
                <w:szCs w:val="28"/>
                <w:lang w:val="uk-UA"/>
              </w:rPr>
              <w:t>виконкому ради</w:t>
            </w:r>
          </w:p>
        </w:tc>
        <w:tc>
          <w:tcPr>
            <w:tcW w:w="6160" w:type="dxa"/>
            <w:gridSpan w:val="4"/>
            <w:shd w:val="clear" w:color="auto" w:fill="auto"/>
          </w:tcPr>
          <w:p w14:paraId="23E643D2" w14:textId="77777777" w:rsidR="00322B3B" w:rsidRPr="006A6CB1" w:rsidRDefault="00322B3B" w:rsidP="007C41FA">
            <w:pPr>
              <w:shd w:val="clear" w:color="auto" w:fill="FFFFFF"/>
              <w:spacing w:before="900" w:line="240" w:lineRule="exact"/>
              <w:ind w:left="2153"/>
              <w:jc w:val="both"/>
              <w:rPr>
                <w:color w:val="000000"/>
                <w:spacing w:val="-1"/>
                <w:sz w:val="28"/>
                <w:szCs w:val="28"/>
                <w:lang w:val="uk-UA"/>
              </w:rPr>
            </w:pPr>
            <w:r w:rsidRPr="006A6CB1">
              <w:rPr>
                <w:color w:val="000000"/>
                <w:spacing w:val="-1"/>
                <w:sz w:val="28"/>
                <w:szCs w:val="28"/>
                <w:lang w:val="uk-UA"/>
              </w:rPr>
              <w:t>Р.А.Омельянович</w:t>
            </w:r>
          </w:p>
        </w:tc>
      </w:tr>
    </w:tbl>
    <w:p w14:paraId="3993946E" w14:textId="77777777" w:rsidR="004C0A9B" w:rsidRDefault="004C0A9B" w:rsidP="00BD2445"/>
    <w:sectPr w:rsidR="004C0A9B" w:rsidSect="003B0251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altName w:val="DejaVu Sans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4E0C"/>
    <w:rsid w:val="00030083"/>
    <w:rsid w:val="000326C1"/>
    <w:rsid w:val="00035F65"/>
    <w:rsid w:val="00043C0B"/>
    <w:rsid w:val="00056A82"/>
    <w:rsid w:val="0007160F"/>
    <w:rsid w:val="000A4EF5"/>
    <w:rsid w:val="000B455E"/>
    <w:rsid w:val="000C35AB"/>
    <w:rsid w:val="000E6CC4"/>
    <w:rsid w:val="000F0286"/>
    <w:rsid w:val="00106385"/>
    <w:rsid w:val="00115FB5"/>
    <w:rsid w:val="00120810"/>
    <w:rsid w:val="001335EF"/>
    <w:rsid w:val="0019726C"/>
    <w:rsid w:val="001D5D86"/>
    <w:rsid w:val="001E0589"/>
    <w:rsid w:val="001F0194"/>
    <w:rsid w:val="00220767"/>
    <w:rsid w:val="00275166"/>
    <w:rsid w:val="00277A1A"/>
    <w:rsid w:val="002A2E52"/>
    <w:rsid w:val="002E4C1E"/>
    <w:rsid w:val="002F37B7"/>
    <w:rsid w:val="0032175F"/>
    <w:rsid w:val="00322B3B"/>
    <w:rsid w:val="00323255"/>
    <w:rsid w:val="003273A5"/>
    <w:rsid w:val="0034297C"/>
    <w:rsid w:val="003B0251"/>
    <w:rsid w:val="003C6F9C"/>
    <w:rsid w:val="00422982"/>
    <w:rsid w:val="004879A0"/>
    <w:rsid w:val="00494F76"/>
    <w:rsid w:val="004A0565"/>
    <w:rsid w:val="004C0A9B"/>
    <w:rsid w:val="004F5D7A"/>
    <w:rsid w:val="00503819"/>
    <w:rsid w:val="005203E7"/>
    <w:rsid w:val="0054560B"/>
    <w:rsid w:val="00551624"/>
    <w:rsid w:val="0055590A"/>
    <w:rsid w:val="00560BE0"/>
    <w:rsid w:val="00567F18"/>
    <w:rsid w:val="00570E32"/>
    <w:rsid w:val="00572DDE"/>
    <w:rsid w:val="005851F5"/>
    <w:rsid w:val="00610B1E"/>
    <w:rsid w:val="00626B2C"/>
    <w:rsid w:val="00641CC0"/>
    <w:rsid w:val="00676211"/>
    <w:rsid w:val="0068662C"/>
    <w:rsid w:val="00691230"/>
    <w:rsid w:val="00695245"/>
    <w:rsid w:val="006A6CB1"/>
    <w:rsid w:val="006A6CEF"/>
    <w:rsid w:val="006B2878"/>
    <w:rsid w:val="006B49EB"/>
    <w:rsid w:val="006C487E"/>
    <w:rsid w:val="006C6FBE"/>
    <w:rsid w:val="006E309E"/>
    <w:rsid w:val="007164AD"/>
    <w:rsid w:val="00740F06"/>
    <w:rsid w:val="00751D17"/>
    <w:rsid w:val="0077447B"/>
    <w:rsid w:val="007814C2"/>
    <w:rsid w:val="007B7C5C"/>
    <w:rsid w:val="007C41FA"/>
    <w:rsid w:val="007D3C03"/>
    <w:rsid w:val="007E41E4"/>
    <w:rsid w:val="007F7054"/>
    <w:rsid w:val="007F7D2B"/>
    <w:rsid w:val="00826042"/>
    <w:rsid w:val="00827917"/>
    <w:rsid w:val="00853649"/>
    <w:rsid w:val="0085668F"/>
    <w:rsid w:val="008731BF"/>
    <w:rsid w:val="008B31BA"/>
    <w:rsid w:val="008F6920"/>
    <w:rsid w:val="00907728"/>
    <w:rsid w:val="00990910"/>
    <w:rsid w:val="009B16CF"/>
    <w:rsid w:val="009C0F0D"/>
    <w:rsid w:val="009E0469"/>
    <w:rsid w:val="00A12979"/>
    <w:rsid w:val="00A64172"/>
    <w:rsid w:val="00A83E7A"/>
    <w:rsid w:val="00AD1336"/>
    <w:rsid w:val="00AD17F1"/>
    <w:rsid w:val="00B26ADB"/>
    <w:rsid w:val="00B85300"/>
    <w:rsid w:val="00BD2445"/>
    <w:rsid w:val="00BD46CA"/>
    <w:rsid w:val="00BF754B"/>
    <w:rsid w:val="00C37EB2"/>
    <w:rsid w:val="00C53C3F"/>
    <w:rsid w:val="00C664CA"/>
    <w:rsid w:val="00C85110"/>
    <w:rsid w:val="00C948D2"/>
    <w:rsid w:val="00CA419C"/>
    <w:rsid w:val="00D203B7"/>
    <w:rsid w:val="00D34593"/>
    <w:rsid w:val="00D51DDF"/>
    <w:rsid w:val="00D639A7"/>
    <w:rsid w:val="00D81FB6"/>
    <w:rsid w:val="00D84EDA"/>
    <w:rsid w:val="00DB2BB7"/>
    <w:rsid w:val="00DD60A2"/>
    <w:rsid w:val="00DE4E0C"/>
    <w:rsid w:val="00DE505B"/>
    <w:rsid w:val="00E46280"/>
    <w:rsid w:val="00E573F6"/>
    <w:rsid w:val="00E83629"/>
    <w:rsid w:val="00E84E0C"/>
    <w:rsid w:val="00EF500E"/>
    <w:rsid w:val="00EF7851"/>
    <w:rsid w:val="00F0009B"/>
    <w:rsid w:val="00F15400"/>
    <w:rsid w:val="00F37443"/>
    <w:rsid w:val="00F61A49"/>
    <w:rsid w:val="00F67BAD"/>
    <w:rsid w:val="00F702B3"/>
    <w:rsid w:val="00F81CDE"/>
    <w:rsid w:val="00F92135"/>
    <w:rsid w:val="00F9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38CECB"/>
  <w15:docId w15:val="{00CC95C8-BD32-4FFE-818A-BBB3A5ECF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UA" w:eastAsia="ru-UA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2445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24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A64172"/>
    <w:rPr>
      <w:rFonts w:ascii="Segoe UI" w:hAnsi="Segoe UI"/>
      <w:sz w:val="18"/>
      <w:szCs w:val="20"/>
    </w:rPr>
  </w:style>
  <w:style w:type="character" w:customStyle="1" w:styleId="a5">
    <w:name w:val="Текст выноски Знак"/>
    <w:link w:val="a4"/>
    <w:uiPriority w:val="99"/>
    <w:semiHidden/>
    <w:locked/>
    <w:rsid w:val="00A64172"/>
    <w:rPr>
      <w:rFonts w:ascii="Segoe UI" w:hAnsi="Segoe UI"/>
      <w:sz w:val="18"/>
    </w:rPr>
  </w:style>
  <w:style w:type="paragraph" w:styleId="a6">
    <w:name w:val="Normal (Web)"/>
    <w:basedOn w:val="a"/>
    <w:uiPriority w:val="99"/>
    <w:unhideWhenUsed/>
    <w:rsid w:val="0069123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9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Desktop\&#1055;&#1088;&#1086;&#1077;&#1082;&#1090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8ADF3-9D69-4A91-BC8D-A5E01DF0C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Проект</Template>
  <TotalTime>422</TotalTime>
  <Pages>2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Міський голова</vt:lpstr>
    </vt:vector>
  </TitlesOfParts>
  <Company>Организация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Міський голова</dc:title>
  <dc:subject/>
  <dc:creator>admin</dc:creator>
  <cp:keywords/>
  <dc:description/>
  <cp:lastModifiedBy>Богачова Людмила Володимирівна</cp:lastModifiedBy>
  <cp:revision>57</cp:revision>
  <cp:lastPrinted>2021-01-13T11:39:00Z</cp:lastPrinted>
  <dcterms:created xsi:type="dcterms:W3CDTF">2016-08-10T14:26:00Z</dcterms:created>
  <dcterms:modified xsi:type="dcterms:W3CDTF">2021-02-15T07:20:00Z</dcterms:modified>
</cp:coreProperties>
</file>